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4A0" w:rsidRPr="00326F92" w:rsidRDefault="008064A0" w:rsidP="00326F92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326F92">
        <w:rPr>
          <w:rFonts w:ascii="Times New Roman" w:hAnsi="Times New Roman"/>
          <w:b/>
          <w:bCs/>
          <w:caps/>
          <w:sz w:val="28"/>
          <w:szCs w:val="28"/>
        </w:rPr>
        <w:t>совеТ ДЕПУТАТОВ</w:t>
      </w:r>
    </w:p>
    <w:p w:rsidR="008064A0" w:rsidRPr="00326F92" w:rsidRDefault="008064A0" w:rsidP="00326F92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326F92">
        <w:rPr>
          <w:rFonts w:ascii="Times New Roman" w:hAnsi="Times New Roman"/>
          <w:b/>
          <w:bCs/>
          <w:caps/>
          <w:sz w:val="28"/>
          <w:szCs w:val="28"/>
        </w:rPr>
        <w:t xml:space="preserve">ЩЕРБАКОВСКОГО СЕЛЬСОВЕТА УСТЬ-ТАРКСкОГО РАЙОНА </w:t>
      </w:r>
    </w:p>
    <w:p w:rsidR="008064A0" w:rsidRPr="00326F92" w:rsidRDefault="008064A0" w:rsidP="00326F92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326F92">
        <w:rPr>
          <w:rFonts w:ascii="Times New Roman" w:hAnsi="Times New Roman"/>
          <w:b/>
          <w:bCs/>
          <w:caps/>
          <w:sz w:val="28"/>
          <w:szCs w:val="28"/>
        </w:rPr>
        <w:t>новосибирской области</w:t>
      </w:r>
    </w:p>
    <w:p w:rsidR="008064A0" w:rsidRPr="00326F92" w:rsidRDefault="008064A0" w:rsidP="00326F92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</w:p>
    <w:p w:rsidR="008064A0" w:rsidRPr="00326F92" w:rsidRDefault="008064A0" w:rsidP="00326F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6F92">
        <w:rPr>
          <w:rFonts w:ascii="Times New Roman" w:hAnsi="Times New Roman"/>
          <w:sz w:val="28"/>
          <w:szCs w:val="28"/>
        </w:rPr>
        <w:t>шестого созыва</w:t>
      </w:r>
    </w:p>
    <w:p w:rsidR="008064A0" w:rsidRPr="00326F92" w:rsidRDefault="008064A0" w:rsidP="00326F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64A0" w:rsidRPr="00326F92" w:rsidRDefault="008064A0" w:rsidP="00326F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6F92">
        <w:rPr>
          <w:rFonts w:ascii="Times New Roman" w:hAnsi="Times New Roman"/>
          <w:sz w:val="28"/>
          <w:szCs w:val="28"/>
        </w:rPr>
        <w:t>(двадцать девятая сессия)</w:t>
      </w:r>
    </w:p>
    <w:p w:rsidR="008064A0" w:rsidRPr="00326F92" w:rsidRDefault="008064A0" w:rsidP="00326F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64A0" w:rsidRPr="00326F92" w:rsidRDefault="008064A0" w:rsidP="00326F9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6F92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  <w:r w:rsidRPr="00326F92">
        <w:rPr>
          <w:rFonts w:ascii="Times New Roman" w:hAnsi="Times New Roman"/>
          <w:sz w:val="28"/>
          <w:szCs w:val="28"/>
        </w:rPr>
        <w:t xml:space="preserve"> </w:t>
      </w:r>
    </w:p>
    <w:p w:rsidR="008064A0" w:rsidRPr="00326F92" w:rsidRDefault="008064A0" w:rsidP="00326F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F9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11</w:t>
      </w:r>
      <w:r w:rsidRPr="00326F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326F92">
        <w:rPr>
          <w:rFonts w:ascii="Times New Roman" w:hAnsi="Times New Roman"/>
          <w:sz w:val="28"/>
          <w:szCs w:val="28"/>
        </w:rPr>
        <w:t xml:space="preserve">.2024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182</w:t>
      </w:r>
    </w:p>
    <w:p w:rsidR="008064A0" w:rsidRDefault="008064A0" w:rsidP="00326F92">
      <w:pPr>
        <w:pStyle w:val="ConsPlusNormal"/>
        <w:jc w:val="center"/>
        <w:rPr>
          <w:rFonts w:ascii="Times New Roman" w:hAnsi="Times New Roman"/>
          <w:bCs/>
          <w:sz w:val="28"/>
          <w:szCs w:val="28"/>
        </w:rPr>
      </w:pPr>
      <w:r w:rsidRPr="00326F92">
        <w:rPr>
          <w:rFonts w:ascii="Times New Roman" w:hAnsi="Times New Roman"/>
          <w:bCs/>
          <w:sz w:val="28"/>
          <w:szCs w:val="28"/>
        </w:rPr>
        <w:t>с.Щербаки</w:t>
      </w:r>
    </w:p>
    <w:p w:rsidR="008064A0" w:rsidRPr="00326F92" w:rsidRDefault="008064A0" w:rsidP="00326F92">
      <w:pPr>
        <w:pStyle w:val="ConsPlusNormal"/>
        <w:jc w:val="center"/>
        <w:rPr>
          <w:rFonts w:ascii="Times New Roman" w:hAnsi="Times New Roman"/>
          <w:bCs/>
          <w:sz w:val="28"/>
          <w:szCs w:val="28"/>
        </w:rPr>
      </w:pPr>
    </w:p>
    <w:p w:rsidR="008064A0" w:rsidRPr="00326F92" w:rsidRDefault="008064A0" w:rsidP="00B54A0D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26F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 утверждении схемы многомандатного избирательного округа для проведения выборов депутатов Совета депутатов </w:t>
      </w:r>
      <w:r w:rsidRPr="00326F92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Щербаковского сельсовета Усть-Таркского района Новосибирской области </w:t>
      </w:r>
    </w:p>
    <w:p w:rsidR="008064A0" w:rsidRDefault="008064A0" w:rsidP="00B54A0D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064A0" w:rsidRPr="00B54A0D" w:rsidRDefault="008064A0" w:rsidP="00B54A0D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064A0" w:rsidRPr="00B54A0D" w:rsidRDefault="008064A0" w:rsidP="00B54A0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Руководствуясь статьей 18 Федерального закона </w:t>
      </w:r>
      <w:r w:rsidRPr="00B54A0D">
        <w:rPr>
          <w:rFonts w:ascii="Times New Roman" w:hAnsi="Times New Roman"/>
          <w:color w:val="000000"/>
          <w:sz w:val="28"/>
          <w:szCs w:val="20"/>
          <w:lang w:eastAsia="ru-RU"/>
        </w:rPr>
        <w:t>«Об основных гарантиях избирательных прав и права на участие в референдуме граждан Российской Федерации»,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статьей 18 Закона Новосибирской области «О выборах депутатов представительных органов муниципальных образований 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Новосибирской области», </w:t>
      </w:r>
      <w:r w:rsidRPr="00640EFE">
        <w:rPr>
          <w:rFonts w:ascii="Times New Roman" w:hAnsi="Times New Roman"/>
          <w:sz w:val="28"/>
          <w:szCs w:val="28"/>
          <w:lang w:eastAsia="ru-RU"/>
        </w:rPr>
        <w:t xml:space="preserve">статьями 8, 18 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Устава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Щербаковского сельсовета Усть-Таркского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 на основании решения территориальной избирательной комиссии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«20» августа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№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46/151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«Об определении схемы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многомандатного избирательного округа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Щербаковского сельсовета Усть-Таркского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области», данных о численности избирателей, зарегистрированных на территории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Щербаковского сельсовета Усть-Таркского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по состоянию 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«01»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июля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года, Совет депутатов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Щербаковского сельсовета Усть-Таркского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решил:</w:t>
      </w:r>
    </w:p>
    <w:p w:rsidR="008064A0" w:rsidRPr="00B54A0D" w:rsidRDefault="008064A0" w:rsidP="00B54A0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54A0D">
        <w:rPr>
          <w:rFonts w:ascii="Times New Roman" w:hAnsi="Times New Roman"/>
          <w:color w:val="000000"/>
          <w:sz w:val="28"/>
          <w:szCs w:val="28"/>
        </w:rPr>
        <w:t xml:space="preserve">1. Утвердить схему </w:t>
      </w:r>
      <w:r>
        <w:rPr>
          <w:rFonts w:ascii="Times New Roman" w:hAnsi="Times New Roman"/>
          <w:color w:val="000000"/>
          <w:sz w:val="28"/>
          <w:szCs w:val="28"/>
        </w:rPr>
        <w:t>многомандатного избирательного округа</w:t>
      </w:r>
      <w:r w:rsidRPr="00B54A0D">
        <w:rPr>
          <w:rFonts w:ascii="Times New Roman" w:hAnsi="Times New Roman"/>
          <w:color w:val="000000"/>
          <w:sz w:val="28"/>
          <w:szCs w:val="28"/>
        </w:rPr>
        <w:t xml:space="preserve"> для проведения выборов депутатов Совета депутатов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Щербаковского сельсовета Усть-Таркского</w:t>
      </w:r>
      <w:r w:rsidRPr="00B54A0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54A0D">
        <w:rPr>
          <w:rFonts w:ascii="Times New Roman" w:hAnsi="Times New Roman"/>
          <w:bCs/>
          <w:color w:val="000000"/>
          <w:sz w:val="28"/>
          <w:szCs w:val="28"/>
        </w:rPr>
        <w:t>(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>приложение № 1</w:t>
      </w:r>
      <w:r w:rsidRPr="00B54A0D">
        <w:rPr>
          <w:rFonts w:ascii="Times New Roman" w:hAnsi="Times New Roman"/>
          <w:bCs/>
          <w:color w:val="000000"/>
          <w:sz w:val="28"/>
          <w:szCs w:val="28"/>
        </w:rPr>
        <w:t>)</w:t>
      </w: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ее графическое изображение (приложение № 2)</w:t>
      </w:r>
      <w:r w:rsidRPr="00B54A0D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8064A0" w:rsidRPr="00B54A0D" w:rsidRDefault="008064A0" w:rsidP="00B54A0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>2. Решение подлежит официальному опубликованию не позднее чем через пять дней после его принятия.</w:t>
      </w:r>
    </w:p>
    <w:p w:rsidR="008064A0" w:rsidRPr="00B54A0D" w:rsidRDefault="008064A0" w:rsidP="00B54A0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54A0D">
        <w:rPr>
          <w:rFonts w:ascii="Times New Roman" w:hAnsi="Times New Roman"/>
          <w:color w:val="000000"/>
          <w:sz w:val="28"/>
          <w:szCs w:val="28"/>
          <w:lang w:eastAsia="ru-RU"/>
        </w:rPr>
        <w:t>3. Решение вступает в силу после его официального опубликования.</w:t>
      </w:r>
    </w:p>
    <w:p w:rsidR="008064A0" w:rsidRDefault="008064A0" w:rsidP="00B54A0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064A0" w:rsidRPr="00B54A0D" w:rsidRDefault="008064A0" w:rsidP="00B54A0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8064A0" w:rsidRPr="00A2033A" w:rsidTr="00A2033A">
        <w:tc>
          <w:tcPr>
            <w:tcW w:w="4785" w:type="dxa"/>
          </w:tcPr>
          <w:p w:rsidR="008064A0" w:rsidRPr="00A2033A" w:rsidRDefault="008064A0" w:rsidP="00A2033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033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064A0" w:rsidRPr="00A2033A" w:rsidRDefault="008064A0" w:rsidP="00A2033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033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Щербаковского Сельсовета </w:t>
            </w:r>
          </w:p>
          <w:p w:rsidR="008064A0" w:rsidRPr="00A2033A" w:rsidRDefault="008064A0" w:rsidP="00A2033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033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Усть-Таркского района Новосибирской области</w:t>
            </w:r>
          </w:p>
          <w:p w:rsidR="008064A0" w:rsidRPr="00A2033A" w:rsidRDefault="008064A0" w:rsidP="00A2033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033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_______________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М.В. Шинкоренко</w:t>
            </w:r>
          </w:p>
        </w:tc>
        <w:tc>
          <w:tcPr>
            <w:tcW w:w="4786" w:type="dxa"/>
          </w:tcPr>
          <w:p w:rsidR="008064A0" w:rsidRDefault="008064A0" w:rsidP="00A2033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064A0" w:rsidRPr="00A2033A" w:rsidRDefault="008064A0" w:rsidP="00A2033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Глава </w:t>
            </w:r>
            <w:r w:rsidRPr="00A2033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Щербаковского Сельсовета </w:t>
            </w:r>
          </w:p>
          <w:p w:rsidR="008064A0" w:rsidRPr="00A2033A" w:rsidRDefault="008064A0" w:rsidP="00A2033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033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Усть-Таркского района Новосибирской области</w:t>
            </w:r>
          </w:p>
          <w:p w:rsidR="008064A0" w:rsidRPr="00A2033A" w:rsidRDefault="008064A0" w:rsidP="00A2033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2033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_______________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О.И. Косенчук</w:t>
            </w:r>
          </w:p>
        </w:tc>
      </w:tr>
    </w:tbl>
    <w:p w:rsidR="008064A0" w:rsidRDefault="008064A0" w:rsidP="00B54A0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064A0" w:rsidRPr="00A55838" w:rsidRDefault="008064A0" w:rsidP="00992D41">
      <w:pPr>
        <w:keepNext/>
        <w:spacing w:after="0" w:line="240" w:lineRule="auto"/>
        <w:ind w:left="5103"/>
        <w:jc w:val="right"/>
        <w:outlineLvl w:val="8"/>
        <w:rPr>
          <w:rFonts w:ascii="Times New Roman" w:hAnsi="Times New Roman"/>
          <w:sz w:val="24"/>
          <w:szCs w:val="28"/>
          <w:lang w:eastAsia="ru-RU"/>
        </w:rPr>
      </w:pPr>
      <w:r w:rsidRPr="00A55838">
        <w:rPr>
          <w:rFonts w:ascii="Times New Roman" w:hAnsi="Times New Roman"/>
          <w:sz w:val="24"/>
          <w:szCs w:val="28"/>
          <w:lang w:eastAsia="ru-RU"/>
        </w:rPr>
        <w:t xml:space="preserve">Приложение № 1 </w:t>
      </w:r>
    </w:p>
    <w:p w:rsidR="008064A0" w:rsidRPr="00A55838" w:rsidRDefault="008064A0" w:rsidP="00992D41">
      <w:pPr>
        <w:spacing w:after="0" w:line="240" w:lineRule="auto"/>
        <w:ind w:left="510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55838">
        <w:rPr>
          <w:rFonts w:ascii="Times New Roman" w:hAnsi="Times New Roman"/>
          <w:sz w:val="24"/>
          <w:szCs w:val="20"/>
          <w:lang w:eastAsia="ru-RU"/>
        </w:rPr>
        <w:t>к решению Совета депутатов</w:t>
      </w:r>
      <w:r w:rsidRPr="00A5583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064A0" w:rsidRPr="00A55838" w:rsidRDefault="008064A0" w:rsidP="00992D41">
      <w:pPr>
        <w:spacing w:after="0" w:line="240" w:lineRule="auto"/>
        <w:ind w:left="5103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Щербаковского</w:t>
      </w:r>
      <w:r w:rsidRPr="00A55838"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  <w:r w:rsidRPr="00A5583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8064A0" w:rsidRPr="00A55838" w:rsidRDefault="008064A0" w:rsidP="00992D41">
      <w:pPr>
        <w:spacing w:after="0" w:line="240" w:lineRule="auto"/>
        <w:ind w:left="510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55838">
        <w:rPr>
          <w:rFonts w:ascii="Times New Roman" w:hAnsi="Times New Roman"/>
          <w:sz w:val="24"/>
          <w:szCs w:val="24"/>
          <w:lang w:eastAsia="ru-RU"/>
        </w:rPr>
        <w:t>Усть-Таркского района</w:t>
      </w:r>
    </w:p>
    <w:p w:rsidR="008064A0" w:rsidRPr="00A55838" w:rsidRDefault="008064A0" w:rsidP="00992D41">
      <w:pPr>
        <w:spacing w:after="0" w:line="240" w:lineRule="auto"/>
        <w:ind w:left="5103"/>
        <w:jc w:val="right"/>
        <w:rPr>
          <w:rFonts w:ascii="Times New Roman" w:hAnsi="Times New Roman"/>
          <w:sz w:val="24"/>
          <w:szCs w:val="20"/>
          <w:lang w:eastAsia="ru-RU"/>
        </w:rPr>
      </w:pPr>
      <w:r w:rsidRPr="00A55838">
        <w:rPr>
          <w:rFonts w:ascii="Times New Roman" w:hAnsi="Times New Roman"/>
          <w:sz w:val="24"/>
          <w:szCs w:val="20"/>
          <w:lang w:eastAsia="ru-RU"/>
        </w:rPr>
        <w:t>Новосибирской области</w:t>
      </w:r>
    </w:p>
    <w:p w:rsidR="008064A0" w:rsidRPr="00A55838" w:rsidRDefault="008064A0" w:rsidP="00992D41">
      <w:pPr>
        <w:spacing w:after="0" w:line="240" w:lineRule="auto"/>
        <w:ind w:left="5103"/>
        <w:jc w:val="right"/>
        <w:rPr>
          <w:rFonts w:ascii="Times New Roman" w:hAnsi="Times New Roman"/>
          <w:sz w:val="24"/>
          <w:szCs w:val="20"/>
          <w:lang w:eastAsia="ru-RU"/>
        </w:rPr>
      </w:pPr>
      <w:r w:rsidRPr="00BD5627">
        <w:rPr>
          <w:rFonts w:ascii="Times New Roman" w:hAnsi="Times New Roman"/>
          <w:sz w:val="24"/>
          <w:szCs w:val="20"/>
          <w:lang w:eastAsia="ru-RU"/>
        </w:rPr>
        <w:t>от 11.10.2024 № 182</w:t>
      </w:r>
    </w:p>
    <w:p w:rsidR="008064A0" w:rsidRPr="0009521F" w:rsidRDefault="008064A0" w:rsidP="0009521F">
      <w:pPr>
        <w:spacing w:after="0" w:line="240" w:lineRule="auto"/>
        <w:ind w:left="6096"/>
        <w:jc w:val="center"/>
        <w:rPr>
          <w:rFonts w:ascii="Times New Roman" w:hAnsi="Times New Roman"/>
          <w:sz w:val="24"/>
          <w:szCs w:val="28"/>
          <w:lang w:eastAsia="ru-RU"/>
        </w:rPr>
      </w:pPr>
    </w:p>
    <w:p w:rsidR="008064A0" w:rsidRPr="0009521F" w:rsidRDefault="008064A0" w:rsidP="00095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521F">
        <w:rPr>
          <w:rFonts w:ascii="Times New Roman" w:hAnsi="Times New Roman"/>
          <w:b/>
          <w:sz w:val="28"/>
          <w:szCs w:val="28"/>
          <w:lang w:eastAsia="ru-RU"/>
        </w:rPr>
        <w:t>СХЕМА</w:t>
      </w:r>
    </w:p>
    <w:p w:rsidR="008064A0" w:rsidRPr="0009521F" w:rsidRDefault="008064A0" w:rsidP="000952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9521F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для проведения выборов депутатов Совета депутатов </w:t>
      </w:r>
      <w:r>
        <w:rPr>
          <w:rFonts w:ascii="Times New Roman" w:hAnsi="Times New Roman"/>
          <w:b/>
          <w:sz w:val="28"/>
          <w:szCs w:val="28"/>
          <w:lang w:eastAsia="ru-RU"/>
        </w:rPr>
        <w:t>Щербаковского</w:t>
      </w:r>
      <w:r w:rsidRPr="0009521F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Pr="000952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8064A0" w:rsidRPr="0009521F" w:rsidRDefault="008064A0" w:rsidP="00095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52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Усть-Таркского района Новосибирской области </w:t>
      </w:r>
    </w:p>
    <w:p w:rsidR="008064A0" w:rsidRDefault="008064A0" w:rsidP="00095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064A0" w:rsidRPr="0009521F" w:rsidRDefault="008064A0" w:rsidP="00095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064A0" w:rsidRPr="007F075C" w:rsidRDefault="008064A0" w:rsidP="007F075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075C">
        <w:rPr>
          <w:rFonts w:ascii="Times New Roman" w:hAnsi="Times New Roman"/>
          <w:color w:val="000000"/>
          <w:sz w:val="28"/>
          <w:szCs w:val="28"/>
          <w:lang w:eastAsia="ru-RU"/>
        </w:rPr>
        <w:t>Общая численность избирателей – 559</w:t>
      </w:r>
    </w:p>
    <w:p w:rsidR="008064A0" w:rsidRPr="007F075C" w:rsidRDefault="008064A0" w:rsidP="007F075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075C">
        <w:rPr>
          <w:rFonts w:ascii="Times New Roman" w:hAnsi="Times New Roman"/>
          <w:color w:val="000000"/>
          <w:sz w:val="28"/>
          <w:szCs w:val="28"/>
          <w:lang w:eastAsia="ru-RU"/>
        </w:rPr>
        <w:t>Число депутатских мандатов в соответствии с Уставом – 7</w:t>
      </w:r>
    </w:p>
    <w:p w:rsidR="008064A0" w:rsidRPr="007F075C" w:rsidRDefault="008064A0" w:rsidP="007F075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064A0" w:rsidRPr="007F075C" w:rsidRDefault="008064A0" w:rsidP="007F075C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F075C">
        <w:rPr>
          <w:rFonts w:ascii="Times New Roman" w:hAnsi="Times New Roman"/>
          <w:b/>
          <w:color w:val="000000"/>
          <w:sz w:val="28"/>
          <w:szCs w:val="28"/>
          <w:lang w:eastAsia="ru-RU"/>
        </w:rPr>
        <w:t>Многомандатный избирательный округ № 1</w:t>
      </w:r>
    </w:p>
    <w:p w:rsidR="008064A0" w:rsidRPr="007F075C" w:rsidRDefault="008064A0" w:rsidP="007F075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075C">
        <w:rPr>
          <w:rFonts w:ascii="Times New Roman" w:hAnsi="Times New Roman"/>
          <w:color w:val="000000"/>
          <w:sz w:val="28"/>
          <w:szCs w:val="28"/>
          <w:lang w:eastAsia="ru-RU"/>
        </w:rPr>
        <w:t>Число мандатов - 7</w:t>
      </w:r>
    </w:p>
    <w:p w:rsidR="008064A0" w:rsidRPr="007F075C" w:rsidRDefault="008064A0" w:rsidP="007F075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075C">
        <w:rPr>
          <w:rFonts w:ascii="Times New Roman" w:hAnsi="Times New Roman"/>
          <w:color w:val="000000"/>
          <w:sz w:val="28"/>
          <w:szCs w:val="28"/>
          <w:lang w:eastAsia="ru-RU"/>
        </w:rPr>
        <w:t>Число избирателей – 559</w:t>
      </w:r>
    </w:p>
    <w:p w:rsidR="008064A0" w:rsidRPr="007F075C" w:rsidRDefault="008064A0" w:rsidP="007F075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064A0" w:rsidRPr="007F075C" w:rsidRDefault="008064A0" w:rsidP="007F075C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F075C">
        <w:rPr>
          <w:rFonts w:ascii="Times New Roman" w:hAnsi="Times New Roman"/>
          <w:color w:val="000000"/>
          <w:sz w:val="28"/>
          <w:szCs w:val="28"/>
          <w:lang w:eastAsia="ru-RU"/>
        </w:rPr>
        <w:t>В границы округа входит:</w:t>
      </w:r>
    </w:p>
    <w:p w:rsidR="008064A0" w:rsidRDefault="008064A0" w:rsidP="007F075C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F075C">
        <w:rPr>
          <w:rFonts w:ascii="Times New Roman" w:hAnsi="Times New Roman"/>
          <w:color w:val="000000"/>
          <w:sz w:val="28"/>
          <w:szCs w:val="28"/>
          <w:lang w:eastAsia="ru-RU"/>
        </w:rPr>
        <w:t>Щербаковский сельсовет</w:t>
      </w: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621B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8064A0" w:rsidRDefault="008064A0" w:rsidP="004E365F">
      <w:pPr>
        <w:keepNext/>
        <w:spacing w:after="0" w:line="240" w:lineRule="auto"/>
        <w:ind w:left="5103"/>
        <w:jc w:val="center"/>
        <w:outlineLvl w:val="8"/>
        <w:rPr>
          <w:rFonts w:ascii="Times New Roman" w:hAnsi="Times New Roman"/>
          <w:sz w:val="24"/>
          <w:szCs w:val="28"/>
          <w:lang w:eastAsia="ru-RU"/>
        </w:rPr>
      </w:pPr>
      <w:bookmarkStart w:id="0" w:name="_GoBack"/>
      <w:bookmarkEnd w:id="0"/>
    </w:p>
    <w:p w:rsidR="008064A0" w:rsidRDefault="008064A0" w:rsidP="004E365F">
      <w:pPr>
        <w:keepNext/>
        <w:spacing w:after="0" w:line="240" w:lineRule="auto"/>
        <w:ind w:left="5103"/>
        <w:jc w:val="center"/>
        <w:outlineLvl w:val="8"/>
        <w:rPr>
          <w:rFonts w:ascii="Times New Roman" w:hAnsi="Times New Roman"/>
          <w:sz w:val="24"/>
          <w:szCs w:val="28"/>
          <w:lang w:eastAsia="ru-RU"/>
        </w:rPr>
      </w:pPr>
    </w:p>
    <w:p w:rsidR="008064A0" w:rsidRDefault="008064A0" w:rsidP="004E365F">
      <w:pPr>
        <w:keepNext/>
        <w:spacing w:after="0" w:line="240" w:lineRule="auto"/>
        <w:ind w:left="5103"/>
        <w:jc w:val="center"/>
        <w:outlineLvl w:val="8"/>
        <w:rPr>
          <w:rFonts w:ascii="Times New Roman" w:hAnsi="Times New Roman"/>
          <w:sz w:val="24"/>
          <w:szCs w:val="28"/>
          <w:lang w:eastAsia="ru-RU"/>
        </w:rPr>
      </w:pPr>
    </w:p>
    <w:p w:rsidR="008064A0" w:rsidRPr="004E365F" w:rsidRDefault="008064A0" w:rsidP="00992D41">
      <w:pPr>
        <w:keepNext/>
        <w:spacing w:after="0" w:line="240" w:lineRule="auto"/>
        <w:ind w:left="5103"/>
        <w:jc w:val="right"/>
        <w:outlineLvl w:val="8"/>
        <w:rPr>
          <w:rFonts w:ascii="Times New Roman" w:hAnsi="Times New Roman"/>
          <w:sz w:val="24"/>
          <w:szCs w:val="28"/>
          <w:lang w:eastAsia="ru-RU"/>
        </w:rPr>
      </w:pPr>
      <w:r w:rsidRPr="004E365F">
        <w:rPr>
          <w:rFonts w:ascii="Times New Roman" w:hAnsi="Times New Roman"/>
          <w:sz w:val="24"/>
          <w:szCs w:val="28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8"/>
          <w:lang w:eastAsia="ru-RU"/>
        </w:rPr>
        <w:t>2</w:t>
      </w:r>
      <w:r w:rsidRPr="004E365F">
        <w:rPr>
          <w:rFonts w:ascii="Times New Roman" w:hAnsi="Times New Roman"/>
          <w:sz w:val="24"/>
          <w:szCs w:val="28"/>
          <w:lang w:eastAsia="ru-RU"/>
        </w:rPr>
        <w:t xml:space="preserve"> </w:t>
      </w:r>
    </w:p>
    <w:p w:rsidR="008064A0" w:rsidRPr="004E365F" w:rsidRDefault="008064A0" w:rsidP="00992D41">
      <w:pPr>
        <w:spacing w:after="0" w:line="240" w:lineRule="auto"/>
        <w:ind w:left="510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E365F">
        <w:rPr>
          <w:rFonts w:ascii="Times New Roman" w:hAnsi="Times New Roman"/>
          <w:sz w:val="24"/>
          <w:szCs w:val="20"/>
          <w:lang w:eastAsia="ru-RU"/>
        </w:rPr>
        <w:t>к решению Совета депутатов</w:t>
      </w:r>
      <w:r w:rsidRPr="004E365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064A0" w:rsidRPr="004E365F" w:rsidRDefault="008064A0" w:rsidP="00992D41">
      <w:pPr>
        <w:spacing w:after="0" w:line="240" w:lineRule="auto"/>
        <w:ind w:left="5103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Щербаковского</w:t>
      </w:r>
      <w:r w:rsidRPr="004E365F"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  <w:r w:rsidRPr="004E365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8064A0" w:rsidRPr="004E365F" w:rsidRDefault="008064A0" w:rsidP="00992D41">
      <w:pPr>
        <w:spacing w:after="0" w:line="240" w:lineRule="auto"/>
        <w:ind w:left="510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E365F">
        <w:rPr>
          <w:rFonts w:ascii="Times New Roman" w:hAnsi="Times New Roman"/>
          <w:sz w:val="24"/>
          <w:szCs w:val="24"/>
          <w:lang w:eastAsia="ru-RU"/>
        </w:rPr>
        <w:t>Усть-Таркского района</w:t>
      </w:r>
    </w:p>
    <w:p w:rsidR="008064A0" w:rsidRPr="004E365F" w:rsidRDefault="008064A0" w:rsidP="00992D41">
      <w:pPr>
        <w:spacing w:after="0" w:line="240" w:lineRule="auto"/>
        <w:ind w:left="5103"/>
        <w:jc w:val="right"/>
        <w:rPr>
          <w:rFonts w:ascii="Times New Roman" w:hAnsi="Times New Roman"/>
          <w:sz w:val="24"/>
          <w:szCs w:val="20"/>
          <w:lang w:eastAsia="ru-RU"/>
        </w:rPr>
      </w:pPr>
      <w:r w:rsidRPr="004E365F">
        <w:rPr>
          <w:rFonts w:ascii="Times New Roman" w:hAnsi="Times New Roman"/>
          <w:sz w:val="24"/>
          <w:szCs w:val="20"/>
          <w:lang w:eastAsia="ru-RU"/>
        </w:rPr>
        <w:t>Новосибирской области</w:t>
      </w:r>
    </w:p>
    <w:p w:rsidR="008064A0" w:rsidRPr="004E365F" w:rsidRDefault="008064A0" w:rsidP="00992D41">
      <w:pPr>
        <w:spacing w:after="0" w:line="240" w:lineRule="auto"/>
        <w:ind w:left="5103"/>
        <w:jc w:val="right"/>
        <w:rPr>
          <w:rFonts w:ascii="Times New Roman" w:hAnsi="Times New Roman"/>
          <w:sz w:val="24"/>
          <w:szCs w:val="20"/>
          <w:lang w:eastAsia="ru-RU"/>
        </w:rPr>
      </w:pPr>
      <w:r w:rsidRPr="00BD5627">
        <w:rPr>
          <w:rFonts w:ascii="Times New Roman" w:hAnsi="Times New Roman"/>
          <w:sz w:val="24"/>
          <w:szCs w:val="20"/>
          <w:lang w:eastAsia="ru-RU"/>
        </w:rPr>
        <w:t>от 11.10.2024 № 182</w:t>
      </w:r>
    </w:p>
    <w:p w:rsidR="008064A0" w:rsidRPr="0009521F" w:rsidRDefault="008064A0" w:rsidP="0009521F">
      <w:pPr>
        <w:spacing w:after="0" w:line="240" w:lineRule="auto"/>
        <w:ind w:left="6096"/>
        <w:jc w:val="center"/>
        <w:rPr>
          <w:rFonts w:ascii="Times New Roman" w:hAnsi="Times New Roman"/>
          <w:sz w:val="24"/>
          <w:szCs w:val="28"/>
          <w:lang w:eastAsia="ru-RU"/>
        </w:rPr>
      </w:pPr>
    </w:p>
    <w:p w:rsidR="008064A0" w:rsidRPr="0009521F" w:rsidRDefault="008064A0" w:rsidP="00095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4A0" w:rsidRDefault="008064A0" w:rsidP="00095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4A0" w:rsidRPr="0009521F" w:rsidRDefault="008064A0" w:rsidP="00095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21F">
        <w:rPr>
          <w:rFonts w:ascii="Times New Roman" w:hAnsi="Times New Roman"/>
          <w:b/>
          <w:sz w:val="28"/>
          <w:szCs w:val="28"/>
        </w:rPr>
        <w:t>Графическое изображение</w:t>
      </w:r>
    </w:p>
    <w:p w:rsidR="008064A0" w:rsidRPr="0009521F" w:rsidRDefault="008064A0" w:rsidP="000952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9521F">
        <w:rPr>
          <w:rFonts w:ascii="Times New Roman" w:hAnsi="Times New Roman"/>
          <w:b/>
          <w:sz w:val="28"/>
          <w:szCs w:val="28"/>
        </w:rPr>
        <w:t>схем</w:t>
      </w:r>
      <w:r>
        <w:rPr>
          <w:rFonts w:ascii="Times New Roman" w:hAnsi="Times New Roman"/>
          <w:b/>
          <w:sz w:val="28"/>
          <w:szCs w:val="28"/>
        </w:rPr>
        <w:t>ы</w:t>
      </w:r>
      <w:r w:rsidRPr="0009521F">
        <w:rPr>
          <w:rFonts w:ascii="Times New Roman" w:hAnsi="Times New Roman"/>
          <w:b/>
          <w:sz w:val="28"/>
          <w:szCs w:val="28"/>
        </w:rPr>
        <w:t xml:space="preserve"> многомандатного избирательного округа для проведения выборов депутатов Совета депутатов </w:t>
      </w:r>
      <w:r>
        <w:rPr>
          <w:rFonts w:ascii="Times New Roman" w:hAnsi="Times New Roman"/>
          <w:b/>
          <w:sz w:val="28"/>
          <w:szCs w:val="28"/>
          <w:lang w:eastAsia="ru-RU"/>
        </w:rPr>
        <w:t>Щербаковского</w:t>
      </w:r>
      <w:r w:rsidRPr="0009521F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Pr="000952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8064A0" w:rsidRPr="0009521F" w:rsidRDefault="008064A0" w:rsidP="000952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952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Усть-Таркского района Новосибирской области </w:t>
      </w:r>
    </w:p>
    <w:p w:rsidR="008064A0" w:rsidRDefault="008064A0" w:rsidP="00B54A0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064A0" w:rsidRPr="00B54A0D" w:rsidRDefault="008064A0" w:rsidP="00B54A0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064A0" w:rsidRDefault="008064A0" w:rsidP="007F075C">
      <w:pPr>
        <w:jc w:val="center"/>
      </w:pPr>
      <w:r w:rsidRPr="00931ED3">
        <w:rPr>
          <w:noProof/>
          <w:color w:val="00000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8.6pt;height:403.2pt;visibility:visible">
            <v:imagedata r:id="rId4" o:title=""/>
          </v:shape>
        </w:pict>
      </w:r>
    </w:p>
    <w:sectPr w:rsidR="008064A0" w:rsidSect="00DC24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F29"/>
    <w:rsid w:val="00057BDE"/>
    <w:rsid w:val="000828B6"/>
    <w:rsid w:val="0009521F"/>
    <w:rsid w:val="000B26ED"/>
    <w:rsid w:val="000E7292"/>
    <w:rsid w:val="001B77FF"/>
    <w:rsid w:val="0027162B"/>
    <w:rsid w:val="00326F92"/>
    <w:rsid w:val="003555BC"/>
    <w:rsid w:val="003755F1"/>
    <w:rsid w:val="003C326A"/>
    <w:rsid w:val="003E3FE6"/>
    <w:rsid w:val="00431BB4"/>
    <w:rsid w:val="0046215E"/>
    <w:rsid w:val="004621BD"/>
    <w:rsid w:val="0048500D"/>
    <w:rsid w:val="004A60A9"/>
    <w:rsid w:val="004C1E7D"/>
    <w:rsid w:val="004E365F"/>
    <w:rsid w:val="0050578F"/>
    <w:rsid w:val="00515F1F"/>
    <w:rsid w:val="00560AEC"/>
    <w:rsid w:val="0059218B"/>
    <w:rsid w:val="00606B89"/>
    <w:rsid w:val="00640EFE"/>
    <w:rsid w:val="0065508B"/>
    <w:rsid w:val="00682F29"/>
    <w:rsid w:val="006D30C3"/>
    <w:rsid w:val="00767EC3"/>
    <w:rsid w:val="007E7EBC"/>
    <w:rsid w:val="007F075C"/>
    <w:rsid w:val="008064A0"/>
    <w:rsid w:val="008309FE"/>
    <w:rsid w:val="00855CFC"/>
    <w:rsid w:val="008F45C4"/>
    <w:rsid w:val="00931ED3"/>
    <w:rsid w:val="00947282"/>
    <w:rsid w:val="0096383A"/>
    <w:rsid w:val="00992D41"/>
    <w:rsid w:val="009A5E3B"/>
    <w:rsid w:val="009B3899"/>
    <w:rsid w:val="00A2033A"/>
    <w:rsid w:val="00A52192"/>
    <w:rsid w:val="00A55838"/>
    <w:rsid w:val="00AA78DD"/>
    <w:rsid w:val="00B54A0D"/>
    <w:rsid w:val="00B67B01"/>
    <w:rsid w:val="00BA39C6"/>
    <w:rsid w:val="00BD5627"/>
    <w:rsid w:val="00CA610E"/>
    <w:rsid w:val="00CD2737"/>
    <w:rsid w:val="00CE23E3"/>
    <w:rsid w:val="00D00568"/>
    <w:rsid w:val="00D32257"/>
    <w:rsid w:val="00D43D32"/>
    <w:rsid w:val="00D77034"/>
    <w:rsid w:val="00D9772F"/>
    <w:rsid w:val="00DC2495"/>
    <w:rsid w:val="00DD624A"/>
    <w:rsid w:val="00E1065F"/>
    <w:rsid w:val="00E1602B"/>
    <w:rsid w:val="00E261CA"/>
    <w:rsid w:val="00EC3ED9"/>
    <w:rsid w:val="00EF12BD"/>
    <w:rsid w:val="00F0427A"/>
    <w:rsid w:val="00F327F9"/>
    <w:rsid w:val="00F41DC1"/>
    <w:rsid w:val="00FF5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3E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C3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326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40EF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326F9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6F92"/>
    <w:rPr>
      <w:rFonts w:ascii="Arial" w:hAnsi="Arial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438</Words>
  <Characters>2502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ЩЕРБАКОВСКОГО СЕЛЬСОВЕТА </dc:title>
  <dc:subject/>
  <dc:creator>ProcenkoVN</dc:creator>
  <cp:keywords/>
  <dc:description/>
  <cp:lastModifiedBy>ADMIN</cp:lastModifiedBy>
  <cp:revision>4</cp:revision>
  <cp:lastPrinted>2024-10-11T05:55:00Z</cp:lastPrinted>
  <dcterms:created xsi:type="dcterms:W3CDTF">2024-10-11T05:09:00Z</dcterms:created>
  <dcterms:modified xsi:type="dcterms:W3CDTF">2024-10-11T05:56:00Z</dcterms:modified>
</cp:coreProperties>
</file>